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5764" w14:textId="6066D152" w:rsidR="00921854" w:rsidRPr="00921854" w:rsidRDefault="00921854" w:rsidP="0092185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921854">
        <w:rPr>
          <w:rFonts w:ascii="Arial" w:hAnsi="Arial"/>
          <w:b/>
          <w:sz w:val="24"/>
        </w:rPr>
        <w:t>3GPP TSG-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TSG/WGRef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4B077C">
        <w:rPr>
          <w:rFonts w:ascii="Arial" w:hAnsi="Arial"/>
          <w:b/>
          <w:sz w:val="24"/>
        </w:rPr>
        <w:t>RAN WG4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 xml:space="preserve"> Meeting #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MtgSeq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4B077C">
        <w:rPr>
          <w:rFonts w:ascii="Arial" w:hAnsi="Arial"/>
          <w:b/>
          <w:sz w:val="24"/>
        </w:rPr>
        <w:t>111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ab/>
      </w:r>
      <w:r w:rsidR="002F711A">
        <w:rPr>
          <w:rFonts w:ascii="Arial" w:hAnsi="Arial"/>
          <w:b/>
          <w:sz w:val="24"/>
        </w:rPr>
        <w:fldChar w:fldCharType="begin"/>
      </w:r>
      <w:r w:rsidR="002F711A">
        <w:rPr>
          <w:rFonts w:ascii="Arial" w:hAnsi="Arial"/>
          <w:b/>
          <w:sz w:val="24"/>
        </w:rPr>
        <w:instrText xml:space="preserve"> DOCPROPERTY  Tdoc#  \* MERGEFORMAT </w:instrText>
      </w:r>
      <w:r w:rsidR="002F711A">
        <w:rPr>
          <w:rFonts w:ascii="Arial" w:hAnsi="Arial"/>
          <w:b/>
          <w:sz w:val="24"/>
        </w:rPr>
        <w:fldChar w:fldCharType="separate"/>
      </w:r>
      <w:r w:rsidR="004B077C">
        <w:rPr>
          <w:rFonts w:ascii="Arial" w:hAnsi="Arial"/>
          <w:b/>
          <w:sz w:val="24"/>
        </w:rPr>
        <w:t>R4-2408962</w:t>
      </w:r>
      <w:r w:rsidR="002F711A">
        <w:rPr>
          <w:rFonts w:ascii="Arial" w:hAnsi="Arial"/>
          <w:b/>
          <w:sz w:val="24"/>
        </w:rPr>
        <w:fldChar w:fldCharType="end"/>
      </w:r>
    </w:p>
    <w:p w14:paraId="09B24F27" w14:textId="761AC2B7" w:rsidR="00921854" w:rsidRPr="00921854" w:rsidRDefault="005C55D4" w:rsidP="0092185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Location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4B077C">
        <w:rPr>
          <w:rFonts w:ascii="Arial" w:eastAsia="MS Mincho" w:hAnsi="Arial"/>
          <w:b/>
          <w:noProof/>
          <w:sz w:val="24"/>
        </w:rPr>
        <w:t>Fukuoka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Country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4B077C">
        <w:rPr>
          <w:rFonts w:ascii="Arial" w:eastAsia="MS Mincho" w:hAnsi="Arial"/>
          <w:b/>
          <w:noProof/>
          <w:sz w:val="24"/>
        </w:rPr>
        <w:t>Japan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D197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4B077C"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4B077C">
        <w:rPr>
          <w:rFonts w:ascii="Arial" w:eastAsia="MS Mincho" w:hAnsi="Arial"/>
          <w:b/>
          <w:noProof/>
          <w:sz w:val="24"/>
        </w:rPr>
        <w:t>24 May, 2024</w:t>
      </w:r>
      <w:r>
        <w:rPr>
          <w:rFonts w:ascii="Arial" w:eastAsia="MS Mincho" w:hAnsi="Arial"/>
          <w:b/>
          <w:noProof/>
          <w:sz w:val="24"/>
        </w:rPr>
        <w:fldChar w:fldCharType="end"/>
      </w:r>
    </w:p>
    <w:p w14:paraId="18934B02" w14:textId="77777777" w:rsidR="0019273B" w:rsidRPr="00DA2A80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65B15C46" w14:textId="2D392F4B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47142" w:rsidRPr="00547142">
        <w:rPr>
          <w:rFonts w:ascii="Arial" w:hAnsi="Arial"/>
          <w:sz w:val="24"/>
          <w:lang w:val="en-US" w:eastAsia="zh-CN"/>
        </w:rPr>
        <w:t>Simulation results</w:t>
      </w:r>
      <w:r w:rsidR="0040417E" w:rsidRPr="0040417E">
        <w:rPr>
          <w:rFonts w:ascii="Arial" w:hAnsi="Arial"/>
          <w:sz w:val="24"/>
          <w:lang w:val="en-US" w:eastAsia="zh-CN"/>
        </w:rPr>
        <w:t xml:space="preserve"> on BS demodulation requirements for MIMO evolution</w:t>
      </w:r>
    </w:p>
    <w:p w14:paraId="602DCD62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582D0E47" w14:textId="36545354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FC6193" w:rsidRPr="00FC6193">
        <w:rPr>
          <w:rFonts w:ascii="Arial" w:hAnsi="Arial"/>
          <w:sz w:val="24"/>
          <w:lang w:val="pt-BR"/>
        </w:rPr>
        <w:t>7.19.3.2</w:t>
      </w:r>
    </w:p>
    <w:p w14:paraId="5389A64A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62BD3F52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11330FD9" w14:textId="2F774339"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DA2A80">
        <w:rPr>
          <w:lang w:eastAsia="zh-CN"/>
        </w:rPr>
        <w:t>4</w:t>
      </w:r>
      <w:r>
        <w:rPr>
          <w:lang w:eastAsia="zh-CN"/>
        </w:rPr>
        <w:t>#</w:t>
      </w:r>
      <w:r w:rsidR="00FA169B">
        <w:rPr>
          <w:lang w:eastAsia="zh-CN"/>
        </w:rPr>
        <w:t>1</w:t>
      </w:r>
      <w:r w:rsidR="00921854">
        <w:rPr>
          <w:lang w:eastAsia="zh-CN"/>
        </w:rPr>
        <w:t>10</w:t>
      </w:r>
      <w:r w:rsidR="001D0E62">
        <w:rPr>
          <w:lang w:eastAsia="zh-CN"/>
        </w:rPr>
        <w:t>b</w:t>
      </w:r>
      <w:r>
        <w:rPr>
          <w:lang w:eastAsia="zh-CN"/>
        </w:rPr>
        <w:t xml:space="preserve"> meeting, </w:t>
      </w:r>
      <w:r w:rsidR="00DA2A80" w:rsidRPr="00DA2A80">
        <w:rPr>
          <w:lang w:eastAsia="zh-CN"/>
        </w:rPr>
        <w:t>WF</w:t>
      </w:r>
      <w:r>
        <w:rPr>
          <w:lang w:eastAsia="zh-CN"/>
        </w:rPr>
        <w:t xml:space="preserve"> </w:t>
      </w:r>
      <w:r w:rsidR="001D0E62">
        <w:rPr>
          <w:lang w:eastAsia="zh-CN"/>
        </w:rPr>
        <w:fldChar w:fldCharType="begin"/>
      </w:r>
      <w:r w:rsidR="001D0E62">
        <w:rPr>
          <w:lang w:eastAsia="zh-CN"/>
        </w:rPr>
        <w:instrText xml:space="preserve"> REF _Ref165293341 \r \h </w:instrText>
      </w:r>
      <w:r w:rsidR="001D0E62">
        <w:rPr>
          <w:lang w:eastAsia="zh-CN"/>
        </w:rPr>
      </w:r>
      <w:r w:rsidR="001D0E62">
        <w:rPr>
          <w:lang w:eastAsia="zh-CN"/>
        </w:rPr>
        <w:fldChar w:fldCharType="separate"/>
      </w:r>
      <w:r w:rsidR="004B077C">
        <w:rPr>
          <w:lang w:eastAsia="zh-CN"/>
        </w:rPr>
        <w:t>[1]</w:t>
      </w:r>
      <w:r w:rsidR="001D0E62">
        <w:rPr>
          <w:lang w:eastAsia="zh-CN"/>
        </w:rPr>
        <w:fldChar w:fldCharType="end"/>
      </w:r>
      <w:r w:rsidR="001D0E62">
        <w:rPr>
          <w:lang w:eastAsia="zh-CN"/>
        </w:rPr>
        <w:t xml:space="preserve"> </w:t>
      </w:r>
      <w:r w:rsidR="00730665">
        <w:rPr>
          <w:lang w:eastAsia="zh-CN"/>
        </w:rPr>
        <w:t>on</w:t>
      </w:r>
      <w:r w:rsidR="00DA2A80" w:rsidRPr="00DA2A80">
        <w:rPr>
          <w:lang w:eastAsia="zh-CN"/>
        </w:rPr>
        <w:t xml:space="preserve"> </w:t>
      </w:r>
      <w:r w:rsidR="00B97732" w:rsidRPr="00B97732">
        <w:rPr>
          <w:lang w:eastAsia="zh-CN"/>
        </w:rPr>
        <w:t>NR_MIMO_evo_DL_UL_demod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</w:t>
      </w:r>
      <w:r w:rsidR="002706C1">
        <w:rPr>
          <w:lang w:val="en-US" w:eastAsia="zh-CN"/>
        </w:rPr>
        <w:t>provide</w:t>
      </w:r>
      <w:r>
        <w:rPr>
          <w:lang w:val="en-US" w:eastAsia="zh-CN"/>
        </w:rPr>
        <w:t xml:space="preserve"> our </w:t>
      </w:r>
      <w:r w:rsidR="002706C1">
        <w:rPr>
          <w:lang w:val="en-US" w:eastAsia="zh-CN"/>
        </w:rPr>
        <w:t>updated simulation results</w:t>
      </w:r>
      <w:r>
        <w:rPr>
          <w:lang w:val="en-US" w:eastAsia="zh-CN"/>
        </w:rPr>
        <w:t xml:space="preserve"> </w:t>
      </w:r>
      <w:r w:rsidR="00034668">
        <w:rPr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EE2EB4" w:rsidRPr="00EE2EB4">
        <w:rPr>
          <w:lang w:val="en-US" w:eastAsia="zh-CN"/>
        </w:rPr>
        <w:t>BS demodulation requirements for MIMO evolution.</w:t>
      </w:r>
    </w:p>
    <w:p w14:paraId="19543203" w14:textId="77777777" w:rsidR="00D66274" w:rsidRDefault="00D66274" w:rsidP="00D66274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14:paraId="4E0F695E" w14:textId="77777777" w:rsidR="00D66274" w:rsidRDefault="00D66274" w:rsidP="00D6627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simulation results are shown as Table 2-1.</w:t>
      </w:r>
    </w:p>
    <w:p w14:paraId="404A118B" w14:textId="77777777" w:rsidR="00D66274" w:rsidRPr="00F76040" w:rsidRDefault="00D66274" w:rsidP="00D66274">
      <w:pPr>
        <w:pStyle w:val="TH"/>
        <w:rPr>
          <w:lang w:val="en-US" w:eastAsia="zh-CN"/>
        </w:rPr>
      </w:pPr>
      <w:r w:rsidRPr="00F76040">
        <w:rPr>
          <w:rFonts w:hint="eastAsia"/>
          <w:lang w:val="en-US" w:eastAsia="zh-CN"/>
        </w:rPr>
        <w:t>T</w:t>
      </w:r>
      <w:r w:rsidRPr="00F76040">
        <w:rPr>
          <w:lang w:val="en-US" w:eastAsia="zh-CN"/>
        </w:rPr>
        <w:t>able 2-1 Ideal simulation re</w:t>
      </w:r>
      <w:r>
        <w:rPr>
          <w:lang w:val="en-US" w:eastAsia="zh-CN"/>
        </w:rPr>
        <w:t xml:space="preserve">sults on </w:t>
      </w:r>
      <w:r w:rsidRPr="00F76040">
        <w:rPr>
          <w:lang w:val="en-US" w:eastAsia="zh-CN"/>
        </w:rPr>
        <w:t>Rel-18 DMRS</w:t>
      </w:r>
    </w:p>
    <w:tbl>
      <w:tblPr>
        <w:tblStyle w:val="TableGrid71"/>
        <w:tblW w:w="0" w:type="auto"/>
        <w:jc w:val="center"/>
        <w:tblLook w:val="04A0" w:firstRow="1" w:lastRow="0" w:firstColumn="1" w:lastColumn="0" w:noHBand="0" w:noVBand="1"/>
      </w:tblPr>
      <w:tblGrid>
        <w:gridCol w:w="2136"/>
        <w:gridCol w:w="657"/>
        <w:gridCol w:w="727"/>
        <w:gridCol w:w="1136"/>
        <w:gridCol w:w="2067"/>
        <w:gridCol w:w="887"/>
        <w:gridCol w:w="737"/>
        <w:gridCol w:w="567"/>
      </w:tblGrid>
      <w:tr w:rsidR="00D66274" w:rsidRPr="00F83DE9" w14:paraId="09CDBE12" w14:textId="77777777" w:rsidTr="00825A92">
        <w:trPr>
          <w:jc w:val="center"/>
        </w:trPr>
        <w:tc>
          <w:tcPr>
            <w:tcW w:w="0" w:type="auto"/>
            <w:vMerge w:val="restart"/>
            <w:vAlign w:val="center"/>
          </w:tcPr>
          <w:p w14:paraId="748FC587" w14:textId="77777777" w:rsidR="00D66274" w:rsidRPr="00F83DE9" w:rsidRDefault="00D66274" w:rsidP="00825A92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14:paraId="4A99C98C" w14:textId="77777777" w:rsidR="00D66274" w:rsidRPr="00F83DE9" w:rsidRDefault="00D66274" w:rsidP="00825A92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Rank</w:t>
            </w:r>
          </w:p>
        </w:tc>
        <w:tc>
          <w:tcPr>
            <w:tcW w:w="0" w:type="auto"/>
            <w:vMerge w:val="restart"/>
            <w:vAlign w:val="center"/>
          </w:tcPr>
          <w:p w14:paraId="08D5E34B" w14:textId="77777777" w:rsidR="00D66274" w:rsidRPr="00F83DE9" w:rsidRDefault="00D66274" w:rsidP="00825A9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107D6926" w14:textId="77777777" w:rsidR="00D66274" w:rsidRDefault="00D66274" w:rsidP="00825A9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B</w:t>
            </w:r>
            <w:r>
              <w:rPr>
                <w:rFonts w:eastAsia="等线"/>
                <w:lang w:eastAsia="zh-CN"/>
              </w:rPr>
              <w:t>andwidth</w:t>
            </w:r>
          </w:p>
        </w:tc>
        <w:tc>
          <w:tcPr>
            <w:tcW w:w="0" w:type="auto"/>
            <w:vMerge w:val="restart"/>
            <w:vAlign w:val="center"/>
          </w:tcPr>
          <w:p w14:paraId="3637936C" w14:textId="77777777" w:rsidR="00D66274" w:rsidRDefault="00D66274" w:rsidP="00825A92">
            <w:pPr>
              <w:pStyle w:val="TAH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PUSCH mapping type</w:t>
            </w:r>
          </w:p>
        </w:tc>
        <w:tc>
          <w:tcPr>
            <w:tcW w:w="0" w:type="auto"/>
            <w:gridSpan w:val="3"/>
            <w:vAlign w:val="center"/>
          </w:tcPr>
          <w:p w14:paraId="0D1F6E0E" w14:textId="77777777" w:rsidR="00D66274" w:rsidRDefault="00D66274" w:rsidP="00825A9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>NR@70%MaxTP</w:t>
            </w:r>
          </w:p>
        </w:tc>
      </w:tr>
      <w:tr w:rsidR="00D66274" w:rsidRPr="00F83DE9" w14:paraId="1A6088DF" w14:textId="77777777" w:rsidTr="00825A92">
        <w:trPr>
          <w:jc w:val="center"/>
        </w:trPr>
        <w:tc>
          <w:tcPr>
            <w:tcW w:w="0" w:type="auto"/>
            <w:vMerge/>
            <w:vAlign w:val="center"/>
          </w:tcPr>
          <w:p w14:paraId="350167BF" w14:textId="77777777" w:rsidR="00D66274" w:rsidRDefault="00D66274" w:rsidP="00825A92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</w:tcPr>
          <w:p w14:paraId="11F5CE80" w14:textId="77777777" w:rsidR="00D66274" w:rsidRDefault="00D66274" w:rsidP="00825A92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</w:tcPr>
          <w:p w14:paraId="1DFFBC40" w14:textId="77777777" w:rsidR="00D66274" w:rsidRDefault="00D66274" w:rsidP="00825A92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6E59C1E" w14:textId="77777777" w:rsidR="00D66274" w:rsidRDefault="00D66274" w:rsidP="00825A92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1A325EE" w14:textId="77777777" w:rsidR="00D66274" w:rsidRPr="00F76040" w:rsidRDefault="00D66274" w:rsidP="00825A92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AF2FF31" w14:textId="77777777" w:rsidR="00D66274" w:rsidRDefault="00D66274" w:rsidP="00825A9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Type 1</w:t>
            </w:r>
          </w:p>
        </w:tc>
        <w:tc>
          <w:tcPr>
            <w:tcW w:w="0" w:type="auto"/>
            <w:vAlign w:val="center"/>
          </w:tcPr>
          <w:p w14:paraId="6734CB92" w14:textId="77777777" w:rsidR="00D66274" w:rsidRDefault="00D66274" w:rsidP="00825A9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ype 1</w:t>
            </w:r>
          </w:p>
        </w:tc>
        <w:tc>
          <w:tcPr>
            <w:tcW w:w="0" w:type="auto"/>
            <w:vAlign w:val="center"/>
          </w:tcPr>
          <w:p w14:paraId="6F7298E5" w14:textId="77777777" w:rsidR="00D66274" w:rsidRDefault="00D66274" w:rsidP="00825A9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D</w:t>
            </w:r>
            <w:r>
              <w:rPr>
                <w:rFonts w:eastAsia="等线"/>
                <w:lang w:eastAsia="zh-CN"/>
              </w:rPr>
              <w:t>iff</w:t>
            </w:r>
          </w:p>
        </w:tc>
      </w:tr>
      <w:tr w:rsidR="00D66274" w:rsidRPr="00F83DE9" w14:paraId="55E9CBAA" w14:textId="77777777" w:rsidTr="00825A92">
        <w:trPr>
          <w:trHeight w:val="105"/>
          <w:jc w:val="center"/>
        </w:trPr>
        <w:tc>
          <w:tcPr>
            <w:tcW w:w="0" w:type="auto"/>
            <w:vAlign w:val="center"/>
          </w:tcPr>
          <w:p w14:paraId="046F9A46" w14:textId="77777777" w:rsidR="00D66274" w:rsidRPr="00F83DE9" w:rsidRDefault="00D66274" w:rsidP="00825A92">
            <w:pPr>
              <w:pStyle w:val="TAC"/>
              <w:rPr>
                <w:rFonts w:eastAsia="等线"/>
              </w:rPr>
            </w:pPr>
            <w:r w:rsidRPr="00F83DE9">
              <w:rPr>
                <w:rFonts w:eastAsia="等线"/>
              </w:rPr>
              <w:t>1</w:t>
            </w:r>
            <w:r>
              <w:rPr>
                <w:rFonts w:eastAsia="等线"/>
              </w:rPr>
              <w:t>x2</w:t>
            </w:r>
          </w:p>
        </w:tc>
        <w:tc>
          <w:tcPr>
            <w:tcW w:w="0" w:type="auto"/>
            <w:vAlign w:val="center"/>
          </w:tcPr>
          <w:p w14:paraId="487E18F1" w14:textId="77777777" w:rsidR="00D66274" w:rsidRPr="00F83DE9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88FA128" w14:textId="77777777" w:rsidR="00D66274" w:rsidRPr="00F83DE9" w:rsidRDefault="00D66274" w:rsidP="00825A92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15kHz</w:t>
            </w:r>
          </w:p>
        </w:tc>
        <w:tc>
          <w:tcPr>
            <w:tcW w:w="0" w:type="auto"/>
            <w:vAlign w:val="center"/>
          </w:tcPr>
          <w:p w14:paraId="29263993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3A7B7F2A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14:paraId="2ECA4207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7.94</w:t>
            </w:r>
          </w:p>
        </w:tc>
        <w:tc>
          <w:tcPr>
            <w:tcW w:w="0" w:type="auto"/>
            <w:vAlign w:val="center"/>
          </w:tcPr>
          <w:p w14:paraId="2053E33B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7.89</w:t>
            </w:r>
          </w:p>
        </w:tc>
        <w:tc>
          <w:tcPr>
            <w:tcW w:w="0" w:type="auto"/>
            <w:vAlign w:val="center"/>
          </w:tcPr>
          <w:p w14:paraId="4D411C5C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.05</w:t>
            </w:r>
          </w:p>
        </w:tc>
      </w:tr>
      <w:tr w:rsidR="00D66274" w:rsidRPr="00F83DE9" w14:paraId="0042F993" w14:textId="77777777" w:rsidTr="00825A92">
        <w:trPr>
          <w:trHeight w:val="105"/>
          <w:jc w:val="center"/>
        </w:trPr>
        <w:tc>
          <w:tcPr>
            <w:tcW w:w="0" w:type="auto"/>
            <w:vAlign w:val="center"/>
          </w:tcPr>
          <w:p w14:paraId="05371539" w14:textId="77777777" w:rsidR="00D66274" w:rsidRPr="00F83DE9" w:rsidRDefault="00D66274" w:rsidP="00825A92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1x2</w:t>
            </w:r>
          </w:p>
        </w:tc>
        <w:tc>
          <w:tcPr>
            <w:tcW w:w="0" w:type="auto"/>
            <w:vAlign w:val="center"/>
          </w:tcPr>
          <w:p w14:paraId="2D35E4BB" w14:textId="77777777" w:rsidR="00D66274" w:rsidRPr="00F83DE9" w:rsidRDefault="00D66274" w:rsidP="00825A92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1</w:t>
            </w:r>
          </w:p>
        </w:tc>
        <w:tc>
          <w:tcPr>
            <w:tcW w:w="0" w:type="auto"/>
            <w:vAlign w:val="center"/>
          </w:tcPr>
          <w:p w14:paraId="0794962E" w14:textId="77777777" w:rsidR="00D66274" w:rsidRPr="00F83DE9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6A5217AF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5MHz</w:t>
            </w:r>
          </w:p>
        </w:tc>
        <w:tc>
          <w:tcPr>
            <w:tcW w:w="0" w:type="auto"/>
            <w:vAlign w:val="center"/>
          </w:tcPr>
          <w:p w14:paraId="6A637E85" w14:textId="77777777" w:rsidR="00D66274" w:rsidRPr="00F76040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14:paraId="05F9AE61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7.94</w:t>
            </w:r>
          </w:p>
        </w:tc>
        <w:tc>
          <w:tcPr>
            <w:tcW w:w="0" w:type="auto"/>
            <w:vAlign w:val="center"/>
          </w:tcPr>
          <w:p w14:paraId="56A36E98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7.89</w:t>
            </w:r>
          </w:p>
        </w:tc>
        <w:tc>
          <w:tcPr>
            <w:tcW w:w="0" w:type="auto"/>
            <w:vAlign w:val="center"/>
          </w:tcPr>
          <w:p w14:paraId="56D68F44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.05</w:t>
            </w:r>
          </w:p>
        </w:tc>
      </w:tr>
      <w:tr w:rsidR="00D66274" w:rsidRPr="00F83DE9" w14:paraId="093470F3" w14:textId="77777777" w:rsidTr="00825A92">
        <w:trPr>
          <w:trHeight w:val="105"/>
          <w:jc w:val="center"/>
        </w:trPr>
        <w:tc>
          <w:tcPr>
            <w:tcW w:w="0" w:type="auto"/>
            <w:vAlign w:val="center"/>
          </w:tcPr>
          <w:p w14:paraId="246D3606" w14:textId="77777777" w:rsidR="00D66274" w:rsidRDefault="00D66274" w:rsidP="00825A92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1x2</w:t>
            </w:r>
          </w:p>
        </w:tc>
        <w:tc>
          <w:tcPr>
            <w:tcW w:w="0" w:type="auto"/>
            <w:vAlign w:val="center"/>
          </w:tcPr>
          <w:p w14:paraId="0CBE51CF" w14:textId="77777777" w:rsidR="00D66274" w:rsidRPr="00F83DE9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C553AF4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0kHz</w:t>
            </w:r>
          </w:p>
        </w:tc>
        <w:tc>
          <w:tcPr>
            <w:tcW w:w="0" w:type="auto"/>
            <w:vAlign w:val="center"/>
          </w:tcPr>
          <w:p w14:paraId="6CC38ACA" w14:textId="77777777" w:rsidR="00D66274" w:rsidRPr="00F76040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0</w:t>
            </w:r>
            <w:r>
              <w:rPr>
                <w:rFonts w:eastAsia="等线" w:hint="eastAsia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24B053CE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14:paraId="1B8BD962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7</w:t>
            </w:r>
            <w:r>
              <w:rPr>
                <w:rFonts w:eastAsia="等线"/>
                <w:lang w:eastAsia="zh-CN"/>
              </w:rPr>
              <w:t>.77</w:t>
            </w:r>
          </w:p>
        </w:tc>
        <w:tc>
          <w:tcPr>
            <w:tcW w:w="0" w:type="auto"/>
            <w:vAlign w:val="center"/>
          </w:tcPr>
          <w:p w14:paraId="5F1F4C62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7</w:t>
            </w:r>
            <w:r>
              <w:rPr>
                <w:rFonts w:eastAsia="等线"/>
                <w:lang w:eastAsia="zh-CN"/>
              </w:rPr>
              <w:t>.64</w:t>
            </w:r>
          </w:p>
        </w:tc>
        <w:tc>
          <w:tcPr>
            <w:tcW w:w="0" w:type="auto"/>
            <w:vAlign w:val="center"/>
          </w:tcPr>
          <w:p w14:paraId="4EC225E4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.13</w:t>
            </w:r>
          </w:p>
        </w:tc>
      </w:tr>
      <w:tr w:rsidR="00D66274" w:rsidRPr="00F83DE9" w14:paraId="3DA7D301" w14:textId="77777777" w:rsidTr="00825A92">
        <w:trPr>
          <w:trHeight w:val="105"/>
          <w:jc w:val="center"/>
        </w:trPr>
        <w:tc>
          <w:tcPr>
            <w:tcW w:w="0" w:type="auto"/>
            <w:vAlign w:val="center"/>
          </w:tcPr>
          <w:p w14:paraId="3BDDDAF1" w14:textId="77777777" w:rsidR="00D66274" w:rsidRDefault="00D66274" w:rsidP="00825A92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1x2</w:t>
            </w:r>
          </w:p>
        </w:tc>
        <w:tc>
          <w:tcPr>
            <w:tcW w:w="0" w:type="auto"/>
            <w:vAlign w:val="center"/>
          </w:tcPr>
          <w:p w14:paraId="49252006" w14:textId="77777777" w:rsidR="00D66274" w:rsidRPr="00F83DE9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04A632B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30CB2C0F" w14:textId="77777777" w:rsidR="00D66274" w:rsidRPr="00F76040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7D660134" w14:textId="77777777" w:rsidR="00D66274" w:rsidRPr="00F76040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14:paraId="4D492C37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 w:rsidRPr="000040E8">
              <w:rPr>
                <w:rFonts w:eastAsia="等线"/>
                <w:lang w:eastAsia="zh-CN"/>
              </w:rPr>
              <w:t>7.</w:t>
            </w:r>
            <w:r>
              <w:rPr>
                <w:rFonts w:eastAsia="等线"/>
                <w:lang w:eastAsia="zh-CN"/>
              </w:rPr>
              <w:t>79</w:t>
            </w:r>
          </w:p>
        </w:tc>
        <w:tc>
          <w:tcPr>
            <w:tcW w:w="0" w:type="auto"/>
            <w:vAlign w:val="center"/>
          </w:tcPr>
          <w:p w14:paraId="0B320B6E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 w:rsidRPr="000040E8">
              <w:rPr>
                <w:rFonts w:eastAsia="等线"/>
                <w:lang w:eastAsia="zh-CN"/>
              </w:rPr>
              <w:t>7.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0" w:type="auto"/>
            <w:vAlign w:val="center"/>
          </w:tcPr>
          <w:p w14:paraId="19ED3F73" w14:textId="77777777" w:rsidR="00D66274" w:rsidRPr="000040E8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.13</w:t>
            </w:r>
          </w:p>
        </w:tc>
      </w:tr>
      <w:tr w:rsidR="00D66274" w:rsidRPr="00F83DE9" w14:paraId="754DFD0E" w14:textId="77777777" w:rsidTr="00825A92">
        <w:trPr>
          <w:trHeight w:val="105"/>
          <w:jc w:val="center"/>
        </w:trPr>
        <w:tc>
          <w:tcPr>
            <w:tcW w:w="0" w:type="auto"/>
            <w:vAlign w:val="center"/>
          </w:tcPr>
          <w:p w14:paraId="6A5697FD" w14:textId="77777777" w:rsidR="00D66274" w:rsidRDefault="00D66274" w:rsidP="00825A92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2x2</w:t>
            </w:r>
          </w:p>
        </w:tc>
        <w:tc>
          <w:tcPr>
            <w:tcW w:w="0" w:type="auto"/>
            <w:vAlign w:val="center"/>
          </w:tcPr>
          <w:p w14:paraId="1711C1D2" w14:textId="77777777" w:rsidR="00D66274" w:rsidRPr="00F83DE9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F4540E6" w14:textId="77777777" w:rsidR="00D66274" w:rsidRPr="00F83DE9" w:rsidRDefault="00D66274" w:rsidP="00825A92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15kHz</w:t>
            </w:r>
          </w:p>
        </w:tc>
        <w:tc>
          <w:tcPr>
            <w:tcW w:w="0" w:type="auto"/>
            <w:vAlign w:val="center"/>
          </w:tcPr>
          <w:p w14:paraId="3ED78674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6D4DF43E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14:paraId="629FE223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5.86</w:t>
            </w:r>
          </w:p>
        </w:tc>
        <w:tc>
          <w:tcPr>
            <w:tcW w:w="0" w:type="auto"/>
            <w:vAlign w:val="center"/>
          </w:tcPr>
          <w:p w14:paraId="2AB33D0C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5.73</w:t>
            </w:r>
          </w:p>
        </w:tc>
        <w:tc>
          <w:tcPr>
            <w:tcW w:w="0" w:type="auto"/>
            <w:vAlign w:val="center"/>
          </w:tcPr>
          <w:p w14:paraId="3939B127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.13</w:t>
            </w:r>
          </w:p>
        </w:tc>
      </w:tr>
      <w:tr w:rsidR="00D66274" w:rsidRPr="00F83DE9" w14:paraId="3A45905D" w14:textId="77777777" w:rsidTr="00825A92">
        <w:trPr>
          <w:trHeight w:val="105"/>
          <w:jc w:val="center"/>
        </w:trPr>
        <w:tc>
          <w:tcPr>
            <w:tcW w:w="0" w:type="auto"/>
            <w:vAlign w:val="center"/>
          </w:tcPr>
          <w:p w14:paraId="4BF204C3" w14:textId="77777777" w:rsidR="00D66274" w:rsidRDefault="00D66274" w:rsidP="00825A92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2x2</w:t>
            </w:r>
          </w:p>
        </w:tc>
        <w:tc>
          <w:tcPr>
            <w:tcW w:w="0" w:type="auto"/>
            <w:vAlign w:val="center"/>
          </w:tcPr>
          <w:p w14:paraId="1EAD7E4A" w14:textId="77777777" w:rsidR="00D66274" w:rsidRPr="00F83DE9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0D2A15F" w14:textId="77777777" w:rsidR="00D66274" w:rsidRPr="00F83DE9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2B856DBD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5MHz</w:t>
            </w:r>
          </w:p>
        </w:tc>
        <w:tc>
          <w:tcPr>
            <w:tcW w:w="0" w:type="auto"/>
            <w:vAlign w:val="center"/>
          </w:tcPr>
          <w:p w14:paraId="38CFB64A" w14:textId="77777777" w:rsidR="00D66274" w:rsidRPr="00F76040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14:paraId="139116EE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5.86</w:t>
            </w:r>
          </w:p>
        </w:tc>
        <w:tc>
          <w:tcPr>
            <w:tcW w:w="0" w:type="auto"/>
            <w:vAlign w:val="center"/>
          </w:tcPr>
          <w:p w14:paraId="402962C1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5.70</w:t>
            </w:r>
          </w:p>
        </w:tc>
        <w:tc>
          <w:tcPr>
            <w:tcW w:w="0" w:type="auto"/>
            <w:vAlign w:val="center"/>
          </w:tcPr>
          <w:p w14:paraId="0EBE6C18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.16</w:t>
            </w:r>
          </w:p>
        </w:tc>
      </w:tr>
      <w:tr w:rsidR="00D66274" w:rsidRPr="00F83DE9" w14:paraId="07D841B6" w14:textId="77777777" w:rsidTr="00825A92">
        <w:trPr>
          <w:trHeight w:val="105"/>
          <w:jc w:val="center"/>
        </w:trPr>
        <w:tc>
          <w:tcPr>
            <w:tcW w:w="0" w:type="auto"/>
            <w:vAlign w:val="center"/>
          </w:tcPr>
          <w:p w14:paraId="19C009BE" w14:textId="77777777" w:rsidR="00D66274" w:rsidRDefault="00D66274" w:rsidP="00825A92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2x2</w:t>
            </w:r>
          </w:p>
        </w:tc>
        <w:tc>
          <w:tcPr>
            <w:tcW w:w="0" w:type="auto"/>
            <w:vAlign w:val="center"/>
          </w:tcPr>
          <w:p w14:paraId="77427C36" w14:textId="77777777" w:rsidR="00D66274" w:rsidRPr="00F83DE9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4CA41AAE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>0kHz</w:t>
            </w:r>
          </w:p>
        </w:tc>
        <w:tc>
          <w:tcPr>
            <w:tcW w:w="0" w:type="auto"/>
            <w:vAlign w:val="center"/>
          </w:tcPr>
          <w:p w14:paraId="4EA050D0" w14:textId="77777777" w:rsidR="00D66274" w:rsidRPr="00F76040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0</w:t>
            </w:r>
            <w:r>
              <w:rPr>
                <w:rFonts w:eastAsia="等线" w:hint="eastAsia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14:paraId="77491FF7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</w:p>
        </w:tc>
        <w:tc>
          <w:tcPr>
            <w:tcW w:w="0" w:type="auto"/>
            <w:vAlign w:val="center"/>
          </w:tcPr>
          <w:p w14:paraId="4B5C2FDB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6.90</w:t>
            </w:r>
          </w:p>
        </w:tc>
        <w:tc>
          <w:tcPr>
            <w:tcW w:w="0" w:type="auto"/>
            <w:vAlign w:val="center"/>
          </w:tcPr>
          <w:p w14:paraId="2AA4B868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6.00</w:t>
            </w:r>
          </w:p>
        </w:tc>
        <w:tc>
          <w:tcPr>
            <w:tcW w:w="0" w:type="auto"/>
            <w:vAlign w:val="center"/>
          </w:tcPr>
          <w:p w14:paraId="0C432B13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.90</w:t>
            </w:r>
          </w:p>
        </w:tc>
      </w:tr>
      <w:tr w:rsidR="00D66274" w:rsidRPr="00F83DE9" w14:paraId="11049F2B" w14:textId="77777777" w:rsidTr="00825A92">
        <w:trPr>
          <w:trHeight w:val="105"/>
          <w:jc w:val="center"/>
        </w:trPr>
        <w:tc>
          <w:tcPr>
            <w:tcW w:w="0" w:type="auto"/>
            <w:vAlign w:val="center"/>
          </w:tcPr>
          <w:p w14:paraId="0E5D9360" w14:textId="77777777" w:rsidR="00D66274" w:rsidRDefault="00D66274" w:rsidP="00825A92">
            <w:pPr>
              <w:pStyle w:val="TAC"/>
              <w:rPr>
                <w:rFonts w:eastAsia="等线"/>
              </w:rPr>
            </w:pPr>
            <w:r w:rsidRPr="00F76040">
              <w:rPr>
                <w:rFonts w:eastAsia="等线"/>
              </w:rPr>
              <w:t>2x2</w:t>
            </w:r>
          </w:p>
        </w:tc>
        <w:tc>
          <w:tcPr>
            <w:tcW w:w="0" w:type="auto"/>
            <w:vAlign w:val="center"/>
          </w:tcPr>
          <w:p w14:paraId="36EB7C74" w14:textId="77777777" w:rsidR="00D66274" w:rsidRPr="00F83DE9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31238EC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6D1E73D9" w14:textId="77777777" w:rsidR="00D66274" w:rsidRPr="00F76040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 w:rsidRPr="00F76040">
              <w:rPr>
                <w:rFonts w:eastAsia="等线"/>
                <w:lang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444F3BED" w14:textId="77777777" w:rsidR="00D66274" w:rsidRPr="00F76040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14:paraId="2EBAD9D3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7.02</w:t>
            </w:r>
          </w:p>
        </w:tc>
        <w:tc>
          <w:tcPr>
            <w:tcW w:w="0" w:type="auto"/>
            <w:vAlign w:val="center"/>
          </w:tcPr>
          <w:p w14:paraId="51434E9D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16.12</w:t>
            </w:r>
          </w:p>
        </w:tc>
        <w:tc>
          <w:tcPr>
            <w:tcW w:w="0" w:type="auto"/>
            <w:vAlign w:val="center"/>
          </w:tcPr>
          <w:p w14:paraId="1E2BCA82" w14:textId="77777777" w:rsidR="00D66274" w:rsidRDefault="00D66274" w:rsidP="00825A9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.90</w:t>
            </w:r>
          </w:p>
        </w:tc>
      </w:tr>
    </w:tbl>
    <w:p w14:paraId="795AE219" w14:textId="77777777" w:rsidR="00D66274" w:rsidRPr="003240C6" w:rsidRDefault="00D66274" w:rsidP="00D66274">
      <w:pPr>
        <w:rPr>
          <w:lang w:val="en-US" w:eastAsia="zh-CN"/>
        </w:rPr>
      </w:pPr>
    </w:p>
    <w:p w14:paraId="2EA0E31A" w14:textId="77777777" w:rsidR="00D66274" w:rsidRDefault="00D66274" w:rsidP="00D66274">
      <w:pPr>
        <w:pStyle w:val="1"/>
        <w:rPr>
          <w:lang w:val="en-US" w:eastAsia="zh-CN"/>
        </w:rPr>
      </w:pPr>
      <w:r>
        <w:rPr>
          <w:lang w:val="en-US" w:eastAsia="zh-CN"/>
        </w:rPr>
        <w:t>Conclusions</w:t>
      </w:r>
    </w:p>
    <w:p w14:paraId="6D352666" w14:textId="2C339540" w:rsidR="00D66274" w:rsidRDefault="00D66274" w:rsidP="00D6627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AB0F7C">
        <w:rPr>
          <w:lang w:val="en-US" w:eastAsia="zh-CN"/>
        </w:rPr>
        <w:t>provide our updated simulation results</w:t>
      </w:r>
      <w:r>
        <w:rPr>
          <w:lang w:val="en-US" w:eastAsia="zh-CN"/>
        </w:rPr>
        <w:t xml:space="preserve"> on BS</w:t>
      </w:r>
      <w:r w:rsidRPr="00B857AD">
        <w:rPr>
          <w:lang w:val="en-US" w:eastAsia="zh-CN"/>
        </w:rPr>
        <w:t xml:space="preserve"> demodulation requirements for MIMO evolution</w:t>
      </w:r>
      <w:r>
        <w:rPr>
          <w:lang w:val="en-US" w:eastAsia="zh-CN"/>
        </w:rPr>
        <w:t>.</w:t>
      </w:r>
    </w:p>
    <w:p w14:paraId="78BBDCB1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5A0E799F" w14:textId="4339EEE6" w:rsidR="0019273B" w:rsidRDefault="00AF14CC">
      <w:pPr>
        <w:pStyle w:val="Reference"/>
        <w:ind w:left="400" w:hanging="400"/>
        <w:rPr>
          <w:lang w:val="en-US" w:eastAsia="zh-CN"/>
        </w:rPr>
      </w:pPr>
      <w:bookmarkStart w:id="0" w:name="_Ref165293341"/>
      <w:r w:rsidRPr="00AF14CC">
        <w:rPr>
          <w:lang w:val="en-US" w:eastAsia="zh-CN"/>
        </w:rPr>
        <w:t>R4-</w:t>
      </w:r>
      <w:bookmarkEnd w:id="0"/>
      <w:r w:rsidR="003D382B" w:rsidRPr="003D382B">
        <w:rPr>
          <w:lang w:val="en-US" w:eastAsia="zh-CN"/>
        </w:rPr>
        <w:t>2406111, WF on [110bis][328] NR_MIMO_evo_DL_UL_demod, RAN4#110b, Samsung</w:t>
      </w:r>
    </w:p>
    <w:p w14:paraId="785CA46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B7B0C" w14:textId="77777777" w:rsidR="00632871" w:rsidRDefault="00632871">
      <w:pPr>
        <w:spacing w:after="0"/>
      </w:pPr>
      <w:r>
        <w:separator/>
      </w:r>
    </w:p>
  </w:endnote>
  <w:endnote w:type="continuationSeparator" w:id="0">
    <w:p w14:paraId="52358AFC" w14:textId="77777777" w:rsidR="00632871" w:rsidRDefault="006328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865F9" w14:textId="77777777" w:rsidR="00632871" w:rsidRDefault="00632871">
      <w:pPr>
        <w:spacing w:after="0"/>
      </w:pPr>
      <w:r>
        <w:separator/>
      </w:r>
    </w:p>
  </w:footnote>
  <w:footnote w:type="continuationSeparator" w:id="0">
    <w:p w14:paraId="034F98B8" w14:textId="77777777" w:rsidR="00632871" w:rsidRDefault="006328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5130A"/>
    <w:multiLevelType w:val="hybridMultilevel"/>
    <w:tmpl w:val="5C127822"/>
    <w:lvl w:ilvl="0" w:tplc="3372082A">
      <w:start w:val="3"/>
      <w:numFmt w:val="bullet"/>
      <w:lvlText w:val="-"/>
      <w:lvlJc w:val="left"/>
      <w:pPr>
        <w:ind w:left="2076" w:hanging="420"/>
      </w:pPr>
      <w:rPr>
        <w:rFonts w:ascii="Times New Roman" w:eastAsia="宋体" w:hAnsi="Times New Roman" w:cs="Times New Roman" w:hint="default"/>
      </w:rPr>
    </w:lvl>
    <w:lvl w:ilvl="1" w:tplc="4EF8EB1E">
      <w:numFmt w:val="bullet"/>
      <w:lvlText w:val="•"/>
      <w:lvlJc w:val="left"/>
      <w:pPr>
        <w:ind w:left="2436" w:hanging="360"/>
      </w:pPr>
      <w:rPr>
        <w:rFonts w:ascii="等线" w:eastAsia="等线" w:hAnsi="等线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264ED"/>
    <w:multiLevelType w:val="hybridMultilevel"/>
    <w:tmpl w:val="669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163D5"/>
    <w:multiLevelType w:val="hybridMultilevel"/>
    <w:tmpl w:val="4C363B38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D6CF8E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  <w:lang w:val="en-GB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40615CD"/>
    <w:multiLevelType w:val="hybridMultilevel"/>
    <w:tmpl w:val="1EC8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E11CA"/>
    <w:multiLevelType w:val="multilevel"/>
    <w:tmpl w:val="5276019C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3277C1"/>
    <w:multiLevelType w:val="hybridMultilevel"/>
    <w:tmpl w:val="D082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56653433"/>
    <w:multiLevelType w:val="hybridMultilevel"/>
    <w:tmpl w:val="A510C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336CF8"/>
    <w:multiLevelType w:val="hybridMultilevel"/>
    <w:tmpl w:val="6C64D3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535E8"/>
    <w:multiLevelType w:val="hybridMultilevel"/>
    <w:tmpl w:val="5A8C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8" w15:restartNumberingAfterBreak="0">
    <w:nsid w:val="6F2245AF"/>
    <w:multiLevelType w:val="hybridMultilevel"/>
    <w:tmpl w:val="0C64D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10057"/>
    <w:multiLevelType w:val="hybridMultilevel"/>
    <w:tmpl w:val="535A0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8"/>
  </w:num>
  <w:num w:numId="5">
    <w:abstractNumId w:val="22"/>
  </w:num>
  <w:num w:numId="6">
    <w:abstractNumId w:val="2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3"/>
  </w:num>
  <w:num w:numId="9">
    <w:abstractNumId w:val="0"/>
  </w:num>
  <w:num w:numId="10">
    <w:abstractNumId w:val="1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1"/>
  </w:num>
  <w:num w:numId="28">
    <w:abstractNumId w:val="5"/>
  </w:num>
  <w:num w:numId="29">
    <w:abstractNumId w:val="4"/>
  </w:num>
  <w:num w:numId="30">
    <w:abstractNumId w:val="16"/>
  </w:num>
  <w:num w:numId="31">
    <w:abstractNumId w:val="6"/>
  </w:num>
  <w:num w:numId="32">
    <w:abstractNumId w:val="20"/>
  </w:num>
  <w:num w:numId="33">
    <w:abstractNumId w:val="12"/>
  </w:num>
  <w:num w:numId="34">
    <w:abstractNumId w:val="18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1195C"/>
    <w:rsid w:val="00011C79"/>
    <w:rsid w:val="0001581F"/>
    <w:rsid w:val="00016921"/>
    <w:rsid w:val="00016BE1"/>
    <w:rsid w:val="0002379D"/>
    <w:rsid w:val="00023A49"/>
    <w:rsid w:val="00023E26"/>
    <w:rsid w:val="00024479"/>
    <w:rsid w:val="00026546"/>
    <w:rsid w:val="0003030E"/>
    <w:rsid w:val="0003042D"/>
    <w:rsid w:val="000306CB"/>
    <w:rsid w:val="00034394"/>
    <w:rsid w:val="00034668"/>
    <w:rsid w:val="0004362D"/>
    <w:rsid w:val="00043C45"/>
    <w:rsid w:val="0005442F"/>
    <w:rsid w:val="0007130B"/>
    <w:rsid w:val="00084253"/>
    <w:rsid w:val="000845DE"/>
    <w:rsid w:val="000847E1"/>
    <w:rsid w:val="00085BEB"/>
    <w:rsid w:val="00086031"/>
    <w:rsid w:val="00086A1D"/>
    <w:rsid w:val="000915E7"/>
    <w:rsid w:val="0009621F"/>
    <w:rsid w:val="00097FF8"/>
    <w:rsid w:val="000A01C3"/>
    <w:rsid w:val="000A277A"/>
    <w:rsid w:val="000A4806"/>
    <w:rsid w:val="000A56DE"/>
    <w:rsid w:val="000A5856"/>
    <w:rsid w:val="000A6595"/>
    <w:rsid w:val="000B145F"/>
    <w:rsid w:val="000B26AC"/>
    <w:rsid w:val="000C0693"/>
    <w:rsid w:val="000C0D69"/>
    <w:rsid w:val="000C1D73"/>
    <w:rsid w:val="000C3740"/>
    <w:rsid w:val="000C68F4"/>
    <w:rsid w:val="000C7B35"/>
    <w:rsid w:val="000D345A"/>
    <w:rsid w:val="000E256D"/>
    <w:rsid w:val="000F0B45"/>
    <w:rsid w:val="000F20DF"/>
    <w:rsid w:val="000F6E78"/>
    <w:rsid w:val="00106916"/>
    <w:rsid w:val="00106E4B"/>
    <w:rsid w:val="001108F8"/>
    <w:rsid w:val="001175B5"/>
    <w:rsid w:val="00117960"/>
    <w:rsid w:val="00121693"/>
    <w:rsid w:val="00121D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87F1B"/>
    <w:rsid w:val="001904C8"/>
    <w:rsid w:val="0019273B"/>
    <w:rsid w:val="00194965"/>
    <w:rsid w:val="00196586"/>
    <w:rsid w:val="00196D54"/>
    <w:rsid w:val="001A1FB2"/>
    <w:rsid w:val="001A63F6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0E62"/>
    <w:rsid w:val="001D54C7"/>
    <w:rsid w:val="001D73BC"/>
    <w:rsid w:val="001E3115"/>
    <w:rsid w:val="001F0B11"/>
    <w:rsid w:val="001F5685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275C0"/>
    <w:rsid w:val="0023074B"/>
    <w:rsid w:val="002358F1"/>
    <w:rsid w:val="00240A1A"/>
    <w:rsid w:val="00240F9B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06C1"/>
    <w:rsid w:val="00274204"/>
    <w:rsid w:val="0027571A"/>
    <w:rsid w:val="0028155C"/>
    <w:rsid w:val="002928C5"/>
    <w:rsid w:val="00293E48"/>
    <w:rsid w:val="00294D00"/>
    <w:rsid w:val="002A00F4"/>
    <w:rsid w:val="002A1B72"/>
    <w:rsid w:val="002A5BFE"/>
    <w:rsid w:val="002A5CD4"/>
    <w:rsid w:val="002B666A"/>
    <w:rsid w:val="002C09E5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2F711A"/>
    <w:rsid w:val="0030044D"/>
    <w:rsid w:val="003011DA"/>
    <w:rsid w:val="00312EDF"/>
    <w:rsid w:val="00314027"/>
    <w:rsid w:val="003208DE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633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348C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382B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0417E"/>
    <w:rsid w:val="00412532"/>
    <w:rsid w:val="00412A1E"/>
    <w:rsid w:val="00412CFF"/>
    <w:rsid w:val="00416BDF"/>
    <w:rsid w:val="00420BF7"/>
    <w:rsid w:val="00430809"/>
    <w:rsid w:val="004308FF"/>
    <w:rsid w:val="0043491A"/>
    <w:rsid w:val="0043502C"/>
    <w:rsid w:val="004353D8"/>
    <w:rsid w:val="00435829"/>
    <w:rsid w:val="004427FB"/>
    <w:rsid w:val="00447876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94AE6"/>
    <w:rsid w:val="004B077C"/>
    <w:rsid w:val="004B0938"/>
    <w:rsid w:val="004B25B2"/>
    <w:rsid w:val="004B3CAA"/>
    <w:rsid w:val="004B760A"/>
    <w:rsid w:val="004C0849"/>
    <w:rsid w:val="004C3143"/>
    <w:rsid w:val="004C3767"/>
    <w:rsid w:val="004C515A"/>
    <w:rsid w:val="004C5592"/>
    <w:rsid w:val="004C607D"/>
    <w:rsid w:val="004C739A"/>
    <w:rsid w:val="004C7861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0D9C"/>
    <w:rsid w:val="00542B8D"/>
    <w:rsid w:val="00547142"/>
    <w:rsid w:val="00550FA9"/>
    <w:rsid w:val="005520EE"/>
    <w:rsid w:val="00553722"/>
    <w:rsid w:val="00553E20"/>
    <w:rsid w:val="00560F1D"/>
    <w:rsid w:val="00561B54"/>
    <w:rsid w:val="00570C27"/>
    <w:rsid w:val="00571B1A"/>
    <w:rsid w:val="00575DF2"/>
    <w:rsid w:val="00576D52"/>
    <w:rsid w:val="00577917"/>
    <w:rsid w:val="00583DF4"/>
    <w:rsid w:val="00590592"/>
    <w:rsid w:val="005930B2"/>
    <w:rsid w:val="0059578D"/>
    <w:rsid w:val="005A4220"/>
    <w:rsid w:val="005B1A8C"/>
    <w:rsid w:val="005B337B"/>
    <w:rsid w:val="005B3B3E"/>
    <w:rsid w:val="005B3DB4"/>
    <w:rsid w:val="005B7138"/>
    <w:rsid w:val="005C3579"/>
    <w:rsid w:val="005C42D4"/>
    <w:rsid w:val="005C55D4"/>
    <w:rsid w:val="005D0C23"/>
    <w:rsid w:val="005D7B80"/>
    <w:rsid w:val="005D7F6A"/>
    <w:rsid w:val="005E03BA"/>
    <w:rsid w:val="005E0EAC"/>
    <w:rsid w:val="005E3A6B"/>
    <w:rsid w:val="005E6131"/>
    <w:rsid w:val="005F0B48"/>
    <w:rsid w:val="005F2480"/>
    <w:rsid w:val="005F3786"/>
    <w:rsid w:val="005F6B12"/>
    <w:rsid w:val="005F6B8B"/>
    <w:rsid w:val="005F72F9"/>
    <w:rsid w:val="00602321"/>
    <w:rsid w:val="00611FE1"/>
    <w:rsid w:val="00616955"/>
    <w:rsid w:val="00624A59"/>
    <w:rsid w:val="00626C53"/>
    <w:rsid w:val="00632871"/>
    <w:rsid w:val="0063401D"/>
    <w:rsid w:val="0063536C"/>
    <w:rsid w:val="00637807"/>
    <w:rsid w:val="0065003B"/>
    <w:rsid w:val="00650955"/>
    <w:rsid w:val="006529DC"/>
    <w:rsid w:val="006551CC"/>
    <w:rsid w:val="0066174F"/>
    <w:rsid w:val="00663715"/>
    <w:rsid w:val="006654A8"/>
    <w:rsid w:val="006660C7"/>
    <w:rsid w:val="00667798"/>
    <w:rsid w:val="00675D85"/>
    <w:rsid w:val="0068034F"/>
    <w:rsid w:val="0068409E"/>
    <w:rsid w:val="00684BFD"/>
    <w:rsid w:val="006868DB"/>
    <w:rsid w:val="006948DF"/>
    <w:rsid w:val="006955AD"/>
    <w:rsid w:val="006A295B"/>
    <w:rsid w:val="006A5B6F"/>
    <w:rsid w:val="006A6EA3"/>
    <w:rsid w:val="006B12C7"/>
    <w:rsid w:val="006B3B45"/>
    <w:rsid w:val="006B64A3"/>
    <w:rsid w:val="006B7BB4"/>
    <w:rsid w:val="006C332F"/>
    <w:rsid w:val="006C7B9D"/>
    <w:rsid w:val="006E02C8"/>
    <w:rsid w:val="006E2A89"/>
    <w:rsid w:val="006F3F95"/>
    <w:rsid w:val="006F663F"/>
    <w:rsid w:val="006F683B"/>
    <w:rsid w:val="00703C35"/>
    <w:rsid w:val="007054F0"/>
    <w:rsid w:val="00710B70"/>
    <w:rsid w:val="00710F64"/>
    <w:rsid w:val="00714285"/>
    <w:rsid w:val="00714D85"/>
    <w:rsid w:val="00716D1B"/>
    <w:rsid w:val="0072378A"/>
    <w:rsid w:val="00723859"/>
    <w:rsid w:val="00724F2D"/>
    <w:rsid w:val="007258E7"/>
    <w:rsid w:val="00730665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48FA"/>
    <w:rsid w:val="00786759"/>
    <w:rsid w:val="00791361"/>
    <w:rsid w:val="007970AF"/>
    <w:rsid w:val="00797441"/>
    <w:rsid w:val="007B1B7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5D5F"/>
    <w:rsid w:val="007E6E59"/>
    <w:rsid w:val="007E7702"/>
    <w:rsid w:val="007E7815"/>
    <w:rsid w:val="007F0770"/>
    <w:rsid w:val="007F142E"/>
    <w:rsid w:val="007F3368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0D4B"/>
    <w:rsid w:val="0083350B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139F"/>
    <w:rsid w:val="00852AE7"/>
    <w:rsid w:val="008543E7"/>
    <w:rsid w:val="00856049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977"/>
    <w:rsid w:val="00894F29"/>
    <w:rsid w:val="0089645F"/>
    <w:rsid w:val="008A3793"/>
    <w:rsid w:val="008A732B"/>
    <w:rsid w:val="008A7439"/>
    <w:rsid w:val="008A7CBE"/>
    <w:rsid w:val="008B10AF"/>
    <w:rsid w:val="008B19A5"/>
    <w:rsid w:val="008B362A"/>
    <w:rsid w:val="008C12AA"/>
    <w:rsid w:val="008C2707"/>
    <w:rsid w:val="008C70FA"/>
    <w:rsid w:val="008D2D66"/>
    <w:rsid w:val="008D60D0"/>
    <w:rsid w:val="008D6925"/>
    <w:rsid w:val="008E0C69"/>
    <w:rsid w:val="008E2E9E"/>
    <w:rsid w:val="008E5255"/>
    <w:rsid w:val="008E670F"/>
    <w:rsid w:val="008F2E7C"/>
    <w:rsid w:val="008F3AFE"/>
    <w:rsid w:val="00902B8D"/>
    <w:rsid w:val="00903F6A"/>
    <w:rsid w:val="00905797"/>
    <w:rsid w:val="00910DCD"/>
    <w:rsid w:val="00915630"/>
    <w:rsid w:val="009163A1"/>
    <w:rsid w:val="00916F74"/>
    <w:rsid w:val="00921272"/>
    <w:rsid w:val="009215CE"/>
    <w:rsid w:val="00921854"/>
    <w:rsid w:val="00922714"/>
    <w:rsid w:val="00926F4F"/>
    <w:rsid w:val="00930C70"/>
    <w:rsid w:val="00934076"/>
    <w:rsid w:val="009342E2"/>
    <w:rsid w:val="00934FF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76A54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1975"/>
    <w:rsid w:val="009D568F"/>
    <w:rsid w:val="009D78C8"/>
    <w:rsid w:val="009D7E94"/>
    <w:rsid w:val="009E13C8"/>
    <w:rsid w:val="009E16B6"/>
    <w:rsid w:val="009E4EFB"/>
    <w:rsid w:val="009E724D"/>
    <w:rsid w:val="00A00057"/>
    <w:rsid w:val="00A003EB"/>
    <w:rsid w:val="00A00C53"/>
    <w:rsid w:val="00A00CDD"/>
    <w:rsid w:val="00A0100C"/>
    <w:rsid w:val="00A02C72"/>
    <w:rsid w:val="00A04A52"/>
    <w:rsid w:val="00A05546"/>
    <w:rsid w:val="00A1234D"/>
    <w:rsid w:val="00A123A9"/>
    <w:rsid w:val="00A217B8"/>
    <w:rsid w:val="00A22FCF"/>
    <w:rsid w:val="00A3282A"/>
    <w:rsid w:val="00A350F5"/>
    <w:rsid w:val="00A3536B"/>
    <w:rsid w:val="00A433A8"/>
    <w:rsid w:val="00A43A4C"/>
    <w:rsid w:val="00A4708B"/>
    <w:rsid w:val="00A569EF"/>
    <w:rsid w:val="00A603D1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6BB0"/>
    <w:rsid w:val="00AA3E3D"/>
    <w:rsid w:val="00AA488B"/>
    <w:rsid w:val="00AB0F7C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64E4"/>
    <w:rsid w:val="00AE7E24"/>
    <w:rsid w:val="00AF14CC"/>
    <w:rsid w:val="00AF5146"/>
    <w:rsid w:val="00AF7A6A"/>
    <w:rsid w:val="00B04490"/>
    <w:rsid w:val="00B12188"/>
    <w:rsid w:val="00B14C8B"/>
    <w:rsid w:val="00B22B87"/>
    <w:rsid w:val="00B239CC"/>
    <w:rsid w:val="00B26119"/>
    <w:rsid w:val="00B26E8F"/>
    <w:rsid w:val="00B30C97"/>
    <w:rsid w:val="00B3776A"/>
    <w:rsid w:val="00B42FB7"/>
    <w:rsid w:val="00B45683"/>
    <w:rsid w:val="00B500B1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97732"/>
    <w:rsid w:val="00BA0D01"/>
    <w:rsid w:val="00BA204D"/>
    <w:rsid w:val="00BA7304"/>
    <w:rsid w:val="00BB01D9"/>
    <w:rsid w:val="00BB22D0"/>
    <w:rsid w:val="00BB4906"/>
    <w:rsid w:val="00BB70B6"/>
    <w:rsid w:val="00BC014F"/>
    <w:rsid w:val="00BC180C"/>
    <w:rsid w:val="00BC2EEA"/>
    <w:rsid w:val="00BC4DE3"/>
    <w:rsid w:val="00BD0EAE"/>
    <w:rsid w:val="00BD24B1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4A7D"/>
    <w:rsid w:val="00BF7CF1"/>
    <w:rsid w:val="00C006CD"/>
    <w:rsid w:val="00C04BF7"/>
    <w:rsid w:val="00C06889"/>
    <w:rsid w:val="00C10317"/>
    <w:rsid w:val="00C104E2"/>
    <w:rsid w:val="00C359BC"/>
    <w:rsid w:val="00C40747"/>
    <w:rsid w:val="00C41179"/>
    <w:rsid w:val="00C4297C"/>
    <w:rsid w:val="00C43A6E"/>
    <w:rsid w:val="00C44D88"/>
    <w:rsid w:val="00C51A05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B62E3"/>
    <w:rsid w:val="00CC519B"/>
    <w:rsid w:val="00CD112D"/>
    <w:rsid w:val="00CD2D65"/>
    <w:rsid w:val="00CD38EA"/>
    <w:rsid w:val="00CD7A7A"/>
    <w:rsid w:val="00CE0EA4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047C2"/>
    <w:rsid w:val="00D13468"/>
    <w:rsid w:val="00D134A8"/>
    <w:rsid w:val="00D13527"/>
    <w:rsid w:val="00D141B0"/>
    <w:rsid w:val="00D14BDA"/>
    <w:rsid w:val="00D14F0F"/>
    <w:rsid w:val="00D15D5B"/>
    <w:rsid w:val="00D2446B"/>
    <w:rsid w:val="00D335E0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274"/>
    <w:rsid w:val="00D66423"/>
    <w:rsid w:val="00D67530"/>
    <w:rsid w:val="00D764F8"/>
    <w:rsid w:val="00D76BB7"/>
    <w:rsid w:val="00D77231"/>
    <w:rsid w:val="00D80CCA"/>
    <w:rsid w:val="00D81490"/>
    <w:rsid w:val="00D8261A"/>
    <w:rsid w:val="00D82A0F"/>
    <w:rsid w:val="00D82DF7"/>
    <w:rsid w:val="00D854C1"/>
    <w:rsid w:val="00D87106"/>
    <w:rsid w:val="00D90964"/>
    <w:rsid w:val="00D92189"/>
    <w:rsid w:val="00D9564D"/>
    <w:rsid w:val="00D96A56"/>
    <w:rsid w:val="00DA0A73"/>
    <w:rsid w:val="00DA1D78"/>
    <w:rsid w:val="00DA25CB"/>
    <w:rsid w:val="00DA2A80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4A18"/>
    <w:rsid w:val="00DE7D7A"/>
    <w:rsid w:val="00DF2FBF"/>
    <w:rsid w:val="00E00C83"/>
    <w:rsid w:val="00E014FB"/>
    <w:rsid w:val="00E05556"/>
    <w:rsid w:val="00E07731"/>
    <w:rsid w:val="00E1163F"/>
    <w:rsid w:val="00E14775"/>
    <w:rsid w:val="00E20CB9"/>
    <w:rsid w:val="00E23903"/>
    <w:rsid w:val="00E25220"/>
    <w:rsid w:val="00E35F60"/>
    <w:rsid w:val="00E375A2"/>
    <w:rsid w:val="00E37F2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299"/>
    <w:rsid w:val="00E6792E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1ECF"/>
    <w:rsid w:val="00EC79D3"/>
    <w:rsid w:val="00EC7ECD"/>
    <w:rsid w:val="00ED077D"/>
    <w:rsid w:val="00EE08B3"/>
    <w:rsid w:val="00EE1B16"/>
    <w:rsid w:val="00EE2EB4"/>
    <w:rsid w:val="00EE4E24"/>
    <w:rsid w:val="00EF0103"/>
    <w:rsid w:val="00EF13C0"/>
    <w:rsid w:val="00EF15D1"/>
    <w:rsid w:val="00EF2303"/>
    <w:rsid w:val="00EF27CF"/>
    <w:rsid w:val="00EF3CA6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31AF5"/>
    <w:rsid w:val="00F50497"/>
    <w:rsid w:val="00F539C3"/>
    <w:rsid w:val="00F55A84"/>
    <w:rsid w:val="00F607D8"/>
    <w:rsid w:val="00F63240"/>
    <w:rsid w:val="00F7182A"/>
    <w:rsid w:val="00F721FC"/>
    <w:rsid w:val="00F81ED4"/>
    <w:rsid w:val="00F92DD5"/>
    <w:rsid w:val="00F93E48"/>
    <w:rsid w:val="00F97713"/>
    <w:rsid w:val="00FA0471"/>
    <w:rsid w:val="00FA064F"/>
    <w:rsid w:val="00FA169B"/>
    <w:rsid w:val="00FA7696"/>
    <w:rsid w:val="00FB172E"/>
    <w:rsid w:val="00FB2133"/>
    <w:rsid w:val="00FB3DAD"/>
    <w:rsid w:val="00FB5658"/>
    <w:rsid w:val="00FC34C6"/>
    <w:rsid w:val="00FC6193"/>
    <w:rsid w:val="00FD4842"/>
    <w:rsid w:val="00FD554A"/>
    <w:rsid w:val="00FD5ADC"/>
    <w:rsid w:val="00FD6E2D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EFFA94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E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0"/>
    <w:qFormat/>
    <w:rsid w:val="003D3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0"/>
    <w:uiPriority w:val="39"/>
    <w:rsid w:val="00D66274"/>
    <w:rPr>
      <w:rFonts w:eastAsia="等线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1A1342C-5CE5-42C6-8085-09B81313B6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6860</TotalTime>
  <Pages>1</Pages>
  <Words>218</Words>
  <Characters>1245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R4-2408962 Simulation results on BS demodulation requirements for MIMO evolution</dc:title>
  <dc:creator>Huawei</dc:creator>
  <cp:lastModifiedBy>Huawei</cp:lastModifiedBy>
  <cp:revision>118</cp:revision>
  <dcterms:created xsi:type="dcterms:W3CDTF">2022-12-12T07:43:00Z</dcterms:created>
  <dcterms:modified xsi:type="dcterms:W3CDTF">2024-05-13T11:27:00Z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R4-2408962</vt:lpwstr>
  </property>
  <property fmtid="{D5CDD505-2E9C-101B-9397-08002B2CF9AE}" pid="3" name="StartDate">
    <vt:lpwstr>20</vt:lpwstr>
  </property>
  <property fmtid="{D5CDD505-2E9C-101B-9397-08002B2CF9AE}" pid="4" name="EndDate">
    <vt:lpwstr>24 May, 2024</vt:lpwstr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TSG/WGRef">
    <vt:lpwstr>RAN WG4</vt:lpwstr>
  </property>
  <property fmtid="{D5CDD505-2E9C-101B-9397-08002B2CF9AE}" pid="8" name="MtgSeq">
    <vt:lpwstr>111</vt:lpwstr>
  </property>
  <property fmtid="{D5CDD505-2E9C-101B-9397-08002B2CF9AE}" pid="9" name="_2015_ms_pID_725343">
    <vt:lpwstr>(3)L3ox9PqWUEEnz7n432pBjbIc/rWUBVAcT39AwCL+IIJJMSO4zn+qQi1POEq38KrCEntgyDXu
I122j1NV29oGYdga+m3ivlf49r/UmzTHgQ8NXV3AI3mC8xQGU5/5uDMzUEpTMf0Z2MHR0yhk
lEVLg0tFORuGL9peTqX+xtEQiriEqkSKzoa2kr8xfhz9R1zh/IZ+693SKghRDXNJzvsnuyeb
CoAdX7z5PWtPHt2zdI</vt:lpwstr>
  </property>
  <property fmtid="{D5CDD505-2E9C-101B-9397-08002B2CF9AE}" pid="10" name="_2015_ms_pID_7253431">
    <vt:lpwstr>jEs5gX3+VtHbKlqfz7NNRdrdWdpJjVN6Q8Ze+uc7mjeGaFEsxN/U40
6PtUYHixzkLYpVjZV+N0e2GQi511cxijCRKuadWke48te/7JmYWYIyqQXn3YT3BxjkTq9Ts3
e/TaA3Q/5DpztxHD9QnE2D+xdgSe7WxxDVAts3mzuRBVh1xYsGRmFUDb0YlSEayYa4TafLc0
mr1sLrSwHsEm+WSLkWnnbEgswRL4bBwDMI7o</vt:lpwstr>
  </property>
  <property fmtid="{D5CDD505-2E9C-101B-9397-08002B2CF9AE}" pid="11" name="_2015_ms_pID_7253432">
    <vt:lpwstr>Bg==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1715599658</vt:lpwstr>
  </property>
</Properties>
</file>